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 Buckinghamshire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 Buckinghamshire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 Buckinghamshire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 Buckinghamshire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 Buckinghamshire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 Buckinghamshire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Mid Buckinghamshire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 Buckinghamshire is estimated to be </w:t>
      </w:r>
      <w:r w:rsidRPr="00773DF7">
        <w:rPr>
          <w:rFonts w:ascii="Libre Franklin Light" w:eastAsia="Times New Roman" w:hAnsi="Libre Franklin Light" w:cs="Calibri Light"/>
          <w:b/>
          <w:bCs/>
          <w:color w:val="C45911" w:themeColor="accent2" w:themeShade="BF"/>
        </w:rPr>
        <w:t xml:space="preserve">£1,004,351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 Buckinghamshire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Buckinghamshire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Buckinghamshire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 Buckinghamshire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 Buckingham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 Buckinghamshire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 Buckingham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 Buckinghamshire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Buckinghamshire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 Buckingham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 Buckinghamshire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 Buckinghamshire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Buckinghamshire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37.5%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 Buckinghamshire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 Buckinghamshire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 Buckinghamshire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£1,004,351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 Buckinghamshire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£16,359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£338,318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£24,236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£6,816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£12,497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£606,125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£1,004,351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 Buckinghamshire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 Buckinghamshire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Buckinghamshire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Buckinghamshire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Buckinghamshire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Buckinghamshire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 Buckinghamshire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 Buckinghamshire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Buckinghamshire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Buckinghamshire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 Buckinghamshire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44.9%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 Buckinghamshire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316F00D-2CFD-4E92-BEBB-B435A421FD9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